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ECB546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PLEYTE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fl.1477)</w:t>
      </w:r>
    </w:p>
    <w:p w14:paraId="43F330FF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AB7622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3DFEBD7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Apr.1477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one of those to whom 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Fastolf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released and </w:t>
      </w:r>
      <w:proofErr w:type="gramStart"/>
      <w:r>
        <w:rPr>
          <w:rFonts w:ascii="Times New Roman" w:hAnsi="Times New Roman" w:cs="Times New Roman"/>
          <w:sz w:val="24"/>
          <w:szCs w:val="24"/>
        </w:rPr>
        <w:t>quitclaimed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6769C1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manor of Oulton, Suffolk, and the advowson of Oulton Church.</w:t>
      </w:r>
    </w:p>
    <w:p w14:paraId="1A50D201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(C.C.R. 1476-85 pp.62-3)</w:t>
      </w:r>
    </w:p>
    <w:p w14:paraId="29952F62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477B3A" w14:textId="77777777" w:rsidR="002F5C13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04F4E10" w14:textId="77777777" w:rsidR="002F5C13" w:rsidRPr="00DF4C15" w:rsidRDefault="002F5C13" w:rsidP="002F5C1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 April 2021</w:t>
      </w:r>
    </w:p>
    <w:p w14:paraId="51061A9B" w14:textId="77777777" w:rsidR="00BA00AB" w:rsidRPr="002F5C13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F5C1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B6FE216" w14:textId="77777777" w:rsidR="002F5C13" w:rsidRDefault="002F5C13" w:rsidP="009139A6">
      <w:r>
        <w:separator/>
      </w:r>
    </w:p>
  </w:endnote>
  <w:endnote w:type="continuationSeparator" w:id="0">
    <w:p w14:paraId="27E743CE" w14:textId="77777777" w:rsidR="002F5C13" w:rsidRDefault="002F5C1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4B84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76EB8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1D759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379AC0" w14:textId="77777777" w:rsidR="002F5C13" w:rsidRDefault="002F5C13" w:rsidP="009139A6">
      <w:r>
        <w:separator/>
      </w:r>
    </w:p>
  </w:footnote>
  <w:footnote w:type="continuationSeparator" w:id="0">
    <w:p w14:paraId="4B74AEB7" w14:textId="77777777" w:rsidR="002F5C13" w:rsidRDefault="002F5C1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3EACC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1351C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24380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C13"/>
    <w:rsid w:val="000666E0"/>
    <w:rsid w:val="002510B7"/>
    <w:rsid w:val="002F5C13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1087F6"/>
  <w15:chartTrackingRefBased/>
  <w15:docId w15:val="{D8DE0582-C262-4EAD-A3DE-5EABE187B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2021-04-06T15:53:00Z</dcterms:created>
  <dcterms:modified xsi:type="dcterms:W3CDTF">2021-04-06T15:54:00Z</dcterms:modified>
</cp:coreProperties>
</file>